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F3E" w:rsidRPr="00FC7511" w:rsidRDefault="00D13030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FC751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FC7511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FC7511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FC7511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FC7511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FC7511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</w:t>
      </w:r>
      <w:r w:rsidR="005A7DDD" w:rsidRPr="00FC7511">
        <w:rPr>
          <w:rFonts w:ascii="TH SarabunPSK" w:hAnsi="TH SarabunPSK" w:cs="TH SarabunPSK"/>
          <w:b/>
          <w:bCs/>
          <w:sz w:val="30"/>
          <w:szCs w:val="30"/>
          <w:cs/>
        </w:rPr>
        <w:t>ของสำนัก/หน่วยงาน</w:t>
      </w:r>
    </w:p>
    <w:p w:rsidR="008B1F3E" w:rsidRPr="00FC7511" w:rsidRDefault="00F97F7D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="008B1F3E" w:rsidRPr="00FC7511">
        <w:rPr>
          <w:rFonts w:ascii="TH SarabunPSK" w:hAnsi="TH SarabunPSK" w:cs="TH SarabunPSK"/>
          <w:b/>
          <w:bCs/>
          <w:sz w:val="30"/>
          <w:szCs w:val="30"/>
          <w:cs/>
        </w:rPr>
        <w:t>4.2</w:t>
      </w:r>
      <w:r w:rsidR="008B1F3E" w:rsidRPr="00FC7511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FC7511" w:rsidRDefault="00567F26" w:rsidP="008B1F3E">
      <w:pPr>
        <w:rPr>
          <w:rFonts w:ascii="TH SarabunPSK" w:hAnsi="TH SarabunPSK" w:cs="TH SarabunPSK"/>
          <w:sz w:val="30"/>
          <w:szCs w:val="30"/>
        </w:rPr>
      </w:pPr>
      <w:r w:rsidRPr="00FC751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8B1F3E" w:rsidRPr="00FC7511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FC7511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8768EE" w:rsidRPr="00FC7511">
        <w:rPr>
          <w:rFonts w:ascii="TH SarabunPSK" w:hAnsi="TH SarabunPSK" w:cs="TH SarabunPSK"/>
          <w:b/>
          <w:bCs/>
          <w:sz w:val="30"/>
          <w:szCs w:val="30"/>
        </w:rPr>
        <w:t>2.</w:t>
      </w:r>
      <w:r w:rsidR="000B7569" w:rsidRPr="00FC7511">
        <w:rPr>
          <w:rFonts w:ascii="TH SarabunPSK" w:hAnsi="TH SarabunPSK" w:cs="TH SarabunPSK"/>
          <w:b/>
          <w:bCs/>
          <w:sz w:val="30"/>
          <w:szCs w:val="30"/>
          <w:cs/>
        </w:rPr>
        <w:t>4</w:t>
      </w:r>
      <w:r w:rsidRPr="00FC7511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A7DDD" w:rsidRPr="00FC7511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4</w:t>
      </w:r>
    </w:p>
    <w:p w:rsidR="00D13030" w:rsidRPr="00FC7511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FC7511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FC751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FC751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ร้อยละ</w:t>
      </w:r>
    </w:p>
    <w:p w:rsidR="00D13030" w:rsidRPr="00FC7511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FC751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FC751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FC7511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FC751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5</w:t>
      </w:r>
    </w:p>
    <w:p w:rsidR="00D13030" w:rsidRPr="00FC7511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FC751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FC7511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FC7511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FC7511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FC7511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FC7511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FC7511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FC7511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FC7511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FC7511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A425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FC7511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FC7511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FC7511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FC7511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FC7511">
        <w:rPr>
          <w:rFonts w:ascii="TH SarabunPSK" w:hAnsi="TH SarabunPSK" w:cs="TH SarabunPSK"/>
          <w:color w:val="000000"/>
          <w:sz w:val="30"/>
          <w:szCs w:val="30"/>
          <w:cs/>
        </w:rPr>
        <w:t>ช่วงการป</w:t>
      </w:r>
      <w:r w:rsidR="003C0918">
        <w:rPr>
          <w:rFonts w:ascii="TH SarabunPSK" w:hAnsi="TH SarabunPSK" w:cs="TH SarabunPSK"/>
          <w:color w:val="000000"/>
          <w:sz w:val="30"/>
          <w:szCs w:val="30"/>
          <w:cs/>
        </w:rPr>
        <w:t xml:space="preserve">รับเกณฑ์การให้คะแนน +/- 5 </w:t>
      </w:r>
      <w:r w:rsidRPr="00FC7511">
        <w:rPr>
          <w:rFonts w:ascii="TH SarabunPSK" w:hAnsi="TH SarabunPSK" w:cs="TH SarabunPSK"/>
          <w:color w:val="000000"/>
          <w:sz w:val="30"/>
          <w:szCs w:val="30"/>
          <w:cs/>
        </w:rPr>
        <w:t xml:space="preserve">ต่อ 1 คะแนน โดยกำหนดเกณฑ์การให้คะแนน </w:t>
      </w:r>
      <w:r w:rsidR="00D13030" w:rsidRPr="00FC7511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FC7511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FC7511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FC751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FC7511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FC751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FC7511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FC7511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C751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FC7511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FC751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FC7511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FC7511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C751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FC7511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FC751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FC7511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FC7511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C751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FC7511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FC751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FC7511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FC7511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C751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FC7511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FC751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FC7511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FC7511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C751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FC7511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FC751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FC7511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FC7511">
        <w:rPr>
          <w:rFonts w:ascii="TH SarabunPSK" w:hAnsi="TH SarabunPSK" w:cs="TH SarabunPSK"/>
          <w:sz w:val="30"/>
          <w:szCs w:val="30"/>
          <w:cs/>
        </w:rPr>
        <w:tab/>
      </w:r>
      <w:r w:rsidRPr="00FC7511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FC7511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FC751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FC7511" w:rsidTr="00F42CDE">
        <w:tc>
          <w:tcPr>
            <w:tcW w:w="3710" w:type="dxa"/>
            <w:vMerge w:val="restart"/>
            <w:vAlign w:val="center"/>
          </w:tcPr>
          <w:p w:rsidR="00D13030" w:rsidRPr="00FC7511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FC751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FC7511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FC751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FC7511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FC751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E9719A" w:rsidRPr="00FC7511" w:rsidTr="00F42CDE">
        <w:tc>
          <w:tcPr>
            <w:tcW w:w="3710" w:type="dxa"/>
            <w:vMerge/>
            <w:vAlign w:val="center"/>
          </w:tcPr>
          <w:p w:rsidR="00E9719A" w:rsidRPr="00FC7511" w:rsidRDefault="00E9719A" w:rsidP="00E971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E9719A" w:rsidRPr="00FC7511" w:rsidRDefault="00E9719A" w:rsidP="00E971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E9719A" w:rsidRPr="00FC7511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751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E9719A" w:rsidRPr="00FC7511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751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E9719A" w:rsidRPr="00FC7511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751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FC751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FC7511" w:rsidTr="00F42CDE">
        <w:trPr>
          <w:trHeight w:val="679"/>
        </w:trPr>
        <w:tc>
          <w:tcPr>
            <w:tcW w:w="3710" w:type="dxa"/>
          </w:tcPr>
          <w:p w:rsidR="00416FDA" w:rsidRPr="00FC7511" w:rsidRDefault="00720222" w:rsidP="008B1F3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C7511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  <w:tc>
          <w:tcPr>
            <w:tcW w:w="1330" w:type="dxa"/>
          </w:tcPr>
          <w:p w:rsidR="00416FDA" w:rsidRPr="00FC7511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C7511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A42550" w:rsidRPr="00FC7511" w:rsidRDefault="00A42550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A42550" w:rsidRDefault="00A42550" w:rsidP="00A42550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16FDA" w:rsidRPr="00FC7511" w:rsidRDefault="00A42550" w:rsidP="00A42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52.13</w:t>
            </w:r>
          </w:p>
        </w:tc>
        <w:tc>
          <w:tcPr>
            <w:tcW w:w="1275" w:type="dxa"/>
          </w:tcPr>
          <w:p w:rsidR="00987CE5" w:rsidRDefault="00A42550" w:rsidP="00987CE5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16FDA" w:rsidRPr="00FC7511" w:rsidRDefault="00987CE5" w:rsidP="00A4255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22.55</w:t>
            </w:r>
          </w:p>
        </w:tc>
      </w:tr>
    </w:tbl>
    <w:p w:rsidR="00547BEF" w:rsidRPr="00FC7511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FC7511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FC751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FC7511" w:rsidTr="0079238E">
        <w:trPr>
          <w:jc w:val="center"/>
        </w:trPr>
        <w:tc>
          <w:tcPr>
            <w:tcW w:w="405" w:type="dxa"/>
          </w:tcPr>
          <w:p w:rsidR="0079238E" w:rsidRPr="00FC7511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C751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FC7511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C7511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8D4AF8" w:rsidRPr="00FC751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C7511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8B1F3E" w:rsidRPr="00FC7511" w:rsidTr="0079238E">
        <w:trPr>
          <w:jc w:val="center"/>
        </w:trPr>
        <w:tc>
          <w:tcPr>
            <w:tcW w:w="405" w:type="dxa"/>
          </w:tcPr>
          <w:p w:rsidR="008B1F3E" w:rsidRPr="00FC7511" w:rsidRDefault="008B1F3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FC751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8B1F3E" w:rsidRPr="00FC7511" w:rsidRDefault="00E7254F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</w:t>
            </w:r>
            <w:bookmarkStart w:id="0" w:name="_GoBack"/>
            <w:bookmarkEnd w:id="0"/>
          </w:p>
        </w:tc>
      </w:tr>
    </w:tbl>
    <w:p w:rsidR="00987CE5" w:rsidRDefault="00987CE5" w:rsidP="00987CE5">
      <w:pPr>
        <w:pStyle w:val="FootnoteText"/>
        <w:spacing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67F26" w:rsidRPr="00FC7511" w:rsidRDefault="00567F26" w:rsidP="00987CE5">
      <w:pPr>
        <w:pStyle w:val="FootnoteText"/>
        <w:spacing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FC751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FC751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FC7511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FC7511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FC7511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FC751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FC7511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FC7511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FC7511">
        <w:rPr>
          <w:rFonts w:ascii="TH SarabunPSK" w:hAnsi="TH SarabunPSK" w:cs="TH SarabunPSK"/>
          <w:sz w:val="30"/>
          <w:szCs w:val="30"/>
          <w:cs/>
        </w:rPr>
        <w:tab/>
      </w:r>
      <w:r w:rsidRPr="00FC751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FC7511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FC7511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FC7511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FC7511" w:rsidRDefault="00FE1A4B" w:rsidP="005A7DDD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FC751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FC7511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FC7511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FC7511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FC7511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FC751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FC7511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FC7511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FC7511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FC7511" w:rsidSect="00987CE5">
      <w:headerReference w:type="default" r:id="rId8"/>
      <w:footerReference w:type="even" r:id="rId9"/>
      <w:pgSz w:w="11906" w:h="16838"/>
      <w:pgMar w:top="1560" w:right="1304" w:bottom="568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B4E" w:rsidRDefault="00246B4E">
      <w:r>
        <w:separator/>
      </w:r>
    </w:p>
  </w:endnote>
  <w:endnote w:type="continuationSeparator" w:id="0">
    <w:p w:rsidR="00246B4E" w:rsidRDefault="00246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B4E" w:rsidRDefault="00246B4E">
      <w:r>
        <w:separator/>
      </w:r>
    </w:p>
  </w:footnote>
  <w:footnote w:type="continuationSeparator" w:id="0">
    <w:p w:rsidR="00246B4E" w:rsidRDefault="00246B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50B5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C751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A1526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E9719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971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4050B5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C751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A1526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E9719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971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4DAA"/>
    <w:rsid w:val="000B7569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04D62"/>
    <w:rsid w:val="0021221B"/>
    <w:rsid w:val="00241184"/>
    <w:rsid w:val="00246B4E"/>
    <w:rsid w:val="0026702E"/>
    <w:rsid w:val="002741F9"/>
    <w:rsid w:val="0027645C"/>
    <w:rsid w:val="00297958"/>
    <w:rsid w:val="002B1B75"/>
    <w:rsid w:val="002C29E1"/>
    <w:rsid w:val="002C3150"/>
    <w:rsid w:val="002E4335"/>
    <w:rsid w:val="002F1F36"/>
    <w:rsid w:val="002F5233"/>
    <w:rsid w:val="00302AEC"/>
    <w:rsid w:val="00304585"/>
    <w:rsid w:val="00310929"/>
    <w:rsid w:val="00311882"/>
    <w:rsid w:val="003176C6"/>
    <w:rsid w:val="00332EFE"/>
    <w:rsid w:val="003442D0"/>
    <w:rsid w:val="003B6858"/>
    <w:rsid w:val="003C0918"/>
    <w:rsid w:val="003C1567"/>
    <w:rsid w:val="003C507F"/>
    <w:rsid w:val="003D079B"/>
    <w:rsid w:val="003F2C9C"/>
    <w:rsid w:val="003F35B6"/>
    <w:rsid w:val="0040051C"/>
    <w:rsid w:val="004050B5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D6680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87CF0"/>
    <w:rsid w:val="00597495"/>
    <w:rsid w:val="005A10BB"/>
    <w:rsid w:val="005A7DDD"/>
    <w:rsid w:val="005A7EF0"/>
    <w:rsid w:val="005B7E48"/>
    <w:rsid w:val="005D003E"/>
    <w:rsid w:val="005F65F5"/>
    <w:rsid w:val="00600032"/>
    <w:rsid w:val="00610B8A"/>
    <w:rsid w:val="00630FD2"/>
    <w:rsid w:val="00637ECE"/>
    <w:rsid w:val="00667ECD"/>
    <w:rsid w:val="006761C4"/>
    <w:rsid w:val="00695122"/>
    <w:rsid w:val="006B52E9"/>
    <w:rsid w:val="006B7452"/>
    <w:rsid w:val="006D01A2"/>
    <w:rsid w:val="006E551E"/>
    <w:rsid w:val="00700C8C"/>
    <w:rsid w:val="00705118"/>
    <w:rsid w:val="007110F7"/>
    <w:rsid w:val="00717B0A"/>
    <w:rsid w:val="00720222"/>
    <w:rsid w:val="0072754E"/>
    <w:rsid w:val="00752232"/>
    <w:rsid w:val="00777A4A"/>
    <w:rsid w:val="007859A3"/>
    <w:rsid w:val="0079238E"/>
    <w:rsid w:val="00793F0B"/>
    <w:rsid w:val="007A3B8C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68EE"/>
    <w:rsid w:val="00877E54"/>
    <w:rsid w:val="008807EA"/>
    <w:rsid w:val="008B1F3E"/>
    <w:rsid w:val="008B44FD"/>
    <w:rsid w:val="008C3822"/>
    <w:rsid w:val="008D4AF8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87CE5"/>
    <w:rsid w:val="00991171"/>
    <w:rsid w:val="009A3E92"/>
    <w:rsid w:val="009A7E64"/>
    <w:rsid w:val="009D17C9"/>
    <w:rsid w:val="009D55C4"/>
    <w:rsid w:val="009E3C66"/>
    <w:rsid w:val="00A02EE4"/>
    <w:rsid w:val="00A04CD5"/>
    <w:rsid w:val="00A13B5A"/>
    <w:rsid w:val="00A30BA2"/>
    <w:rsid w:val="00A36F71"/>
    <w:rsid w:val="00A42550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C5352"/>
    <w:rsid w:val="00CD38CE"/>
    <w:rsid w:val="00CD78F8"/>
    <w:rsid w:val="00CE0F73"/>
    <w:rsid w:val="00CE20F2"/>
    <w:rsid w:val="00CF0663"/>
    <w:rsid w:val="00CF0F71"/>
    <w:rsid w:val="00D07C14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1638A"/>
    <w:rsid w:val="00E35685"/>
    <w:rsid w:val="00E674BB"/>
    <w:rsid w:val="00E7254F"/>
    <w:rsid w:val="00E74B6F"/>
    <w:rsid w:val="00E778A6"/>
    <w:rsid w:val="00E831FC"/>
    <w:rsid w:val="00E96E8F"/>
    <w:rsid w:val="00E9719A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97F7D"/>
    <w:rsid w:val="00FA0E73"/>
    <w:rsid w:val="00FA3644"/>
    <w:rsid w:val="00FB0F99"/>
    <w:rsid w:val="00FC7511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98DE4-E204-4DC3-A684-62A2AAF62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8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อรสุดา จันชา</cp:lastModifiedBy>
  <cp:revision>20</cp:revision>
  <cp:lastPrinted>2015-01-19T07:15:00Z</cp:lastPrinted>
  <dcterms:created xsi:type="dcterms:W3CDTF">2017-01-06T08:28:00Z</dcterms:created>
  <dcterms:modified xsi:type="dcterms:W3CDTF">2018-02-01T04:20:00Z</dcterms:modified>
</cp:coreProperties>
</file>